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15A41" w14:textId="004BDB08" w:rsidR="001E09B1" w:rsidRPr="003B1033" w:rsidRDefault="001E09B1" w:rsidP="001E09B1">
      <w:pPr>
        <w:pStyle w:val="3GPPHeader"/>
        <w:spacing w:after="60"/>
        <w:rPr>
          <w:sz w:val="32"/>
          <w:szCs w:val="32"/>
        </w:rPr>
      </w:pPr>
      <w:bookmarkStart w:id="0" w:name="_Hlk506274156"/>
      <w:bookmarkEnd w:id="0"/>
      <w:r w:rsidRPr="00814E0B">
        <w:t xml:space="preserve">3GPP TSG-RAN </w:t>
      </w:r>
      <w:r w:rsidRPr="00E03BDE">
        <w:t>WG</w:t>
      </w:r>
      <w:r w:rsidR="00001AEF" w:rsidRPr="00E03BDE">
        <w:t>2</w:t>
      </w:r>
      <w:r w:rsidRPr="00E03BDE">
        <w:t xml:space="preserve"> #10</w:t>
      </w:r>
      <w:r w:rsidR="00001AEF" w:rsidRPr="00E03BDE">
        <w:t>5</w:t>
      </w:r>
      <w:r w:rsidRPr="003B1033">
        <w:tab/>
      </w:r>
      <w:r w:rsidRPr="00E03BDE">
        <w:rPr>
          <w:szCs w:val="24"/>
        </w:rPr>
        <w:t>R</w:t>
      </w:r>
      <w:r w:rsidR="00001AEF" w:rsidRPr="00E03BDE">
        <w:rPr>
          <w:szCs w:val="24"/>
        </w:rPr>
        <w:t>2</w:t>
      </w:r>
      <w:r w:rsidRPr="00E03BDE">
        <w:rPr>
          <w:szCs w:val="24"/>
        </w:rPr>
        <w:t>-</w:t>
      </w:r>
      <w:r w:rsidR="00001AEF" w:rsidRPr="00E03BDE">
        <w:rPr>
          <w:szCs w:val="24"/>
        </w:rPr>
        <w:t>1901383</w:t>
      </w:r>
    </w:p>
    <w:p w14:paraId="7D70255F" w14:textId="4CF8920A" w:rsidR="001E09B1" w:rsidRPr="004141C2" w:rsidRDefault="001E09B1" w:rsidP="001E09B1">
      <w:pPr>
        <w:pStyle w:val="Header"/>
        <w:rPr>
          <w:b w:val="0"/>
          <w:bCs w:val="0"/>
          <w:sz w:val="26"/>
          <w:szCs w:val="26"/>
        </w:rPr>
      </w:pPr>
      <w:r w:rsidRPr="004141C2">
        <w:rPr>
          <w:sz w:val="26"/>
          <w:szCs w:val="26"/>
        </w:rPr>
        <w:t>Athens, Greece, 25</w:t>
      </w:r>
      <w:r w:rsidRPr="004141C2">
        <w:rPr>
          <w:sz w:val="26"/>
          <w:szCs w:val="26"/>
          <w:vertAlign w:val="superscript"/>
        </w:rPr>
        <w:t>th</w:t>
      </w:r>
      <w:r w:rsidRPr="004141C2">
        <w:rPr>
          <w:sz w:val="26"/>
          <w:szCs w:val="26"/>
        </w:rPr>
        <w:t xml:space="preserve"> February</w:t>
      </w:r>
      <w:r w:rsidRPr="004141C2">
        <w:rPr>
          <w:sz w:val="26"/>
          <w:szCs w:val="26"/>
          <w:vertAlign w:val="superscript"/>
        </w:rPr>
        <w:t xml:space="preserve"> </w:t>
      </w:r>
      <w:r w:rsidRPr="004141C2">
        <w:rPr>
          <w:sz w:val="26"/>
          <w:szCs w:val="26"/>
        </w:rPr>
        <w:t>- 1</w:t>
      </w:r>
      <w:r w:rsidR="00C44CDC">
        <w:rPr>
          <w:sz w:val="26"/>
          <w:szCs w:val="26"/>
          <w:vertAlign w:val="superscript"/>
        </w:rPr>
        <w:t>st</w:t>
      </w:r>
      <w:r w:rsidRPr="004141C2">
        <w:rPr>
          <w:sz w:val="26"/>
          <w:szCs w:val="26"/>
        </w:rPr>
        <w:t xml:space="preserve">  March, 2019</w:t>
      </w:r>
    </w:p>
    <w:p w14:paraId="46CB7C74" w14:textId="77777777" w:rsidR="002922AE" w:rsidRPr="001E09B1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1B7C229F" w:rsidR="002922AE" w:rsidRPr="00934689" w:rsidRDefault="002922AE" w:rsidP="002922AE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01AEF" w:rsidRPr="00662730">
        <w:rPr>
          <w:sz w:val="22"/>
          <w:szCs w:val="22"/>
          <w:lang w:val="en-US"/>
        </w:rPr>
        <w:t>11.1.3</w:t>
      </w:r>
    </w:p>
    <w:p w14:paraId="444090E0" w14:textId="77777777" w:rsidR="002922AE" w:rsidRPr="00934689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Source:</w:t>
      </w:r>
      <w:r w:rsidRPr="00934689">
        <w:rPr>
          <w:sz w:val="22"/>
          <w:szCs w:val="22"/>
        </w:rPr>
        <w:tab/>
        <w:t>Ericsson</w:t>
      </w:r>
    </w:p>
    <w:p w14:paraId="7C02BF68" w14:textId="3E1754D0" w:rsidR="002922AE" w:rsidRPr="00CE0424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Title:</w:t>
      </w:r>
      <w:r w:rsidRPr="00934689">
        <w:rPr>
          <w:sz w:val="22"/>
          <w:szCs w:val="22"/>
        </w:rPr>
        <w:tab/>
      </w:r>
      <w:r w:rsidR="00782625" w:rsidRPr="00782625">
        <w:rPr>
          <w:sz w:val="22"/>
          <w:szCs w:val="22"/>
        </w:rPr>
        <w:t xml:space="preserve">IP </w:t>
      </w:r>
      <w:r w:rsidR="00CE11A1">
        <w:rPr>
          <w:sz w:val="22"/>
          <w:szCs w:val="22"/>
        </w:rPr>
        <w:t>A</w:t>
      </w:r>
      <w:r w:rsidR="00782625" w:rsidRPr="00782625">
        <w:rPr>
          <w:sz w:val="22"/>
          <w:szCs w:val="22"/>
        </w:rPr>
        <w:t xml:space="preserve">ddress </w:t>
      </w:r>
      <w:r w:rsidR="00CE11A1">
        <w:rPr>
          <w:sz w:val="22"/>
          <w:szCs w:val="22"/>
        </w:rPr>
        <w:t>A</w:t>
      </w:r>
      <w:r w:rsidR="0065569D">
        <w:rPr>
          <w:sz w:val="22"/>
          <w:szCs w:val="22"/>
        </w:rPr>
        <w:t>ssignment</w:t>
      </w:r>
      <w:r w:rsidR="00782625" w:rsidRPr="00782625">
        <w:rPr>
          <w:sz w:val="22"/>
          <w:szCs w:val="22"/>
        </w:rPr>
        <w:t xml:space="preserve"> for IAB </w:t>
      </w:r>
      <w:r w:rsidR="00CE11A1">
        <w:rPr>
          <w:sz w:val="22"/>
          <w:szCs w:val="22"/>
        </w:rPr>
        <w:t>N</w:t>
      </w:r>
      <w:r w:rsidR="00782625" w:rsidRPr="00782625">
        <w:rPr>
          <w:sz w:val="22"/>
          <w:szCs w:val="22"/>
        </w:rPr>
        <w:t>odes</w:t>
      </w:r>
    </w:p>
    <w:p w14:paraId="1075F76A" w14:textId="77777777" w:rsidR="002922AE" w:rsidRPr="00CE0424" w:rsidRDefault="002922AE" w:rsidP="002922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76A9BC2F" w14:textId="77777777" w:rsidR="00C24345" w:rsidRDefault="00E90E49" w:rsidP="00A2052C">
      <w:pPr>
        <w:pStyle w:val="Heading1"/>
      </w:pPr>
      <w:r w:rsidRPr="00CE0424">
        <w:t>Introduction</w:t>
      </w:r>
    </w:p>
    <w:p w14:paraId="4618EFD2" w14:textId="728FC1BD" w:rsidR="00D34CC1" w:rsidRDefault="00CA70D0" w:rsidP="00633FE7">
      <w:r>
        <w:t xml:space="preserve">During the IAB </w:t>
      </w:r>
      <w:r w:rsidR="00FD1697">
        <w:t>Study I</w:t>
      </w:r>
      <w:r>
        <w:t xml:space="preserve">tem the topic of IP address assignment was briefly discussed. </w:t>
      </w:r>
      <w:r w:rsidR="00D54702">
        <w:t>The focus was mainly on the feasibility of assigning IP addresses to the IAB node.</w:t>
      </w:r>
      <w:r w:rsidR="00633435">
        <w:t xml:space="preserve"> At least two methods of IP address </w:t>
      </w:r>
      <w:r w:rsidR="006D1325">
        <w:t xml:space="preserve">assignment </w:t>
      </w:r>
      <w:r w:rsidR="00C112D0">
        <w:t>were</w:t>
      </w:r>
      <w:r w:rsidR="00633435">
        <w:t xml:space="preserve"> mentioned in the TR 38.874</w:t>
      </w:r>
      <w:r w:rsidR="00C112D0">
        <w:t xml:space="preserve">, where one was based on IPv6 address assignment </w:t>
      </w:r>
      <w:r w:rsidR="009338A5">
        <w:t xml:space="preserve">currently supported by UEs connected to 5GC, and the other method was based on using </w:t>
      </w:r>
      <w:r w:rsidR="00C63F9B">
        <w:t xml:space="preserve">the </w:t>
      </w:r>
      <w:r w:rsidR="009338A5">
        <w:t>RRC</w:t>
      </w:r>
      <w:r w:rsidR="00C63F9B">
        <w:t xml:space="preserve"> protocol</w:t>
      </w:r>
      <w:r w:rsidR="009338A5">
        <w:t xml:space="preserve">. </w:t>
      </w:r>
    </w:p>
    <w:p w14:paraId="04BA2183" w14:textId="62683269" w:rsidR="00C9491A" w:rsidRDefault="00142F85" w:rsidP="00633FE7">
      <w:r>
        <w:t>In our vi</w:t>
      </w:r>
      <w:r w:rsidR="00EC579D">
        <w:t>ew</w:t>
      </w:r>
      <w:r w:rsidR="006D1325">
        <w:t>,</w:t>
      </w:r>
      <w:r w:rsidR="00EC579D">
        <w:t xml:space="preserve"> it is beneficial if existing methods for managing the IP addresses </w:t>
      </w:r>
      <w:r w:rsidR="00E76ECD">
        <w:t xml:space="preserve">(and other related parameters) </w:t>
      </w:r>
      <w:r w:rsidR="00EC579D">
        <w:t xml:space="preserve">used </w:t>
      </w:r>
      <w:r w:rsidR="006D1325">
        <w:t xml:space="preserve">in </w:t>
      </w:r>
      <w:r w:rsidR="00EC579D">
        <w:t>today</w:t>
      </w:r>
      <w:r w:rsidR="00E76ECD">
        <w:t>’s</w:t>
      </w:r>
      <w:r w:rsidR="00EC579D">
        <w:t xml:space="preserve"> </w:t>
      </w:r>
      <w:r w:rsidR="005D1369">
        <w:t>operator network</w:t>
      </w:r>
      <w:r w:rsidR="00E76ECD">
        <w:t>s</w:t>
      </w:r>
      <w:r w:rsidR="005D1369">
        <w:t xml:space="preserve"> could also be applied for IAB nodes avoiding the need to define 3GPP</w:t>
      </w:r>
      <w:r w:rsidR="00C63F9B">
        <w:t>-</w:t>
      </w:r>
      <w:r w:rsidR="005D1369">
        <w:t>specific methods</w:t>
      </w:r>
      <w:r w:rsidR="00C63F9B">
        <w:t>,</w:t>
      </w:r>
      <w:r w:rsidR="005D1369">
        <w:t xml:space="preserve"> such as using </w:t>
      </w:r>
      <w:r w:rsidR="00C63F9B">
        <w:t xml:space="preserve">the </w:t>
      </w:r>
      <w:r w:rsidR="005D1369">
        <w:t xml:space="preserve">RRC protocol. One such common method used for IP address management is DHCP. </w:t>
      </w:r>
      <w:r w:rsidR="008A0A88">
        <w:t>This paper</w:t>
      </w:r>
      <w:r w:rsidR="00604B18">
        <w:t xml:space="preserve"> shows how DHCP can be support</w:t>
      </w:r>
      <w:r w:rsidR="00C63F9B">
        <w:t>ed</w:t>
      </w:r>
      <w:r w:rsidR="00604B18">
        <w:t xml:space="preserve"> for IAB nodes</w:t>
      </w:r>
      <w:r w:rsidR="00E54390">
        <w:t>.</w:t>
      </w:r>
    </w:p>
    <w:p w14:paraId="4F6A7C8D" w14:textId="30D0EAC7" w:rsidR="00A67606" w:rsidRDefault="00A67606" w:rsidP="00A67606">
      <w:pPr>
        <w:pStyle w:val="Heading1"/>
      </w:pPr>
      <w:r>
        <w:t>Discussion</w:t>
      </w:r>
      <w:r w:rsidR="00F57E24">
        <w:t xml:space="preserve"> </w:t>
      </w:r>
    </w:p>
    <w:p w14:paraId="08A80A72" w14:textId="6757E9C5" w:rsidR="00495794" w:rsidRDefault="00495794" w:rsidP="00495794">
      <w:r>
        <w:object w:dxaOrig="11676" w:dyaOrig="6001" w14:anchorId="31A57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4pt;height:183.95pt" o:ole="">
            <v:imagedata r:id="rId14" o:title=""/>
          </v:shape>
          <o:OLEObject Type="Embed" ProgID="Visio.Drawing.11" ShapeID="_x0000_i1025" DrawAspect="Content" ObjectID="_1611676838" r:id="rId15"/>
        </w:object>
      </w:r>
    </w:p>
    <w:p w14:paraId="32B0175D" w14:textId="77ECE8D8" w:rsidR="00495794" w:rsidRPr="00495794" w:rsidRDefault="004A43F2" w:rsidP="004A43F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BF7939">
        <w:t>:</w:t>
      </w:r>
      <w:r>
        <w:t xml:space="preserve"> Example call flow for IAB node integration</w:t>
      </w:r>
    </w:p>
    <w:p w14:paraId="1240295F" w14:textId="398A784C" w:rsidR="001F700C" w:rsidRDefault="00723D02" w:rsidP="00633FE7">
      <w:r>
        <w:t>Figure 1 shows an example of a call flow for integrating an IAB node</w:t>
      </w:r>
      <w:r w:rsidR="00E54390">
        <w:t xml:space="preserve"> (for more detail, please refer to [1])</w:t>
      </w:r>
      <w:r>
        <w:t>. T</w:t>
      </w:r>
      <w:r w:rsidR="00890F5B">
        <w:t xml:space="preserve">he IAB node will first perform initial </w:t>
      </w:r>
      <w:r w:rsidR="002C3E75">
        <w:t xml:space="preserve">registration/attach </w:t>
      </w:r>
      <w:r w:rsidR="00890F5B">
        <w:t xml:space="preserve">in a similar way to normal UEs. </w:t>
      </w:r>
      <w:r w:rsidR="001F700C">
        <w:t>During this registration</w:t>
      </w:r>
      <w:r w:rsidR="005211C3">
        <w:t>,</w:t>
      </w:r>
      <w:r w:rsidR="001F700C">
        <w:t xml:space="preserve"> the IAB node can indicate that it is an IAB node by requesting access to an IAB node</w:t>
      </w:r>
      <w:r w:rsidR="00715115">
        <w:t>-</w:t>
      </w:r>
      <w:r w:rsidR="001F700C">
        <w:t>specific network slice</w:t>
      </w:r>
      <w:r w:rsidR="005C4806">
        <w:t xml:space="preserve"> (or </w:t>
      </w:r>
      <w:r w:rsidR="00DF4C1F">
        <w:t>CN instance</w:t>
      </w:r>
      <w:r w:rsidR="005C4806">
        <w:t xml:space="preserve"> in LTE/EPC)</w:t>
      </w:r>
      <w:r w:rsidR="001F700C">
        <w:t xml:space="preserve">. </w:t>
      </w:r>
      <w:r w:rsidR="00C62E59">
        <w:t xml:space="preserve">The CN functions serving IAB node can authenticate the IAB node to the </w:t>
      </w:r>
      <w:r w:rsidR="00FB40FC">
        <w:t>network and generate security keys to be used for NAS/AS security</w:t>
      </w:r>
      <w:r w:rsidR="006A60A2">
        <w:t xml:space="preserve"> (for more detail, please refer to [2])</w:t>
      </w:r>
      <w:r w:rsidR="00FB40FC">
        <w:t xml:space="preserve">. </w:t>
      </w:r>
    </w:p>
    <w:p w14:paraId="0E0E1B13" w14:textId="741455A9" w:rsidR="00FB40FC" w:rsidRDefault="00FB40FC" w:rsidP="00633FE7">
      <w:r>
        <w:t xml:space="preserve">When the RAN </w:t>
      </w:r>
      <w:r w:rsidR="00490B56">
        <w:t>node</w:t>
      </w:r>
      <w:r w:rsidR="00B666CE">
        <w:t xml:space="preserve"> (</w:t>
      </w:r>
      <w:r w:rsidR="00562FEC">
        <w:t xml:space="preserve">e.g. </w:t>
      </w:r>
      <w:r w:rsidR="00BA4BBA">
        <w:t>CU-CP)</w:t>
      </w:r>
      <w:r w:rsidR="00490B56">
        <w:t xml:space="preserve"> </w:t>
      </w:r>
      <w:r>
        <w:t>receives the IAB node context and sees that the IAB node has been authenticated</w:t>
      </w:r>
      <w:r w:rsidR="00276162">
        <w:t xml:space="preserve"> as an IAB node</w:t>
      </w:r>
      <w:r w:rsidR="00BF0D78">
        <w:t>, the RAN node</w:t>
      </w:r>
      <w:r w:rsidR="00490B56">
        <w:t xml:space="preserve"> establish</w:t>
      </w:r>
      <w:r w:rsidR="00BF0D78">
        <w:t>es</w:t>
      </w:r>
      <w:r w:rsidR="00490B56">
        <w:t xml:space="preserve"> the backhaul bearers </w:t>
      </w:r>
      <w:r w:rsidR="00C72001">
        <w:t xml:space="preserve">(or RLC channels) </w:t>
      </w:r>
      <w:r w:rsidR="00490B56">
        <w:t>and configure</w:t>
      </w:r>
      <w:r w:rsidR="00BF0D78">
        <w:t>s</w:t>
      </w:r>
      <w:r w:rsidR="00490B56">
        <w:t xml:space="preserve"> the IAB Adaptation Layer to support </w:t>
      </w:r>
      <w:r w:rsidR="00CA0C9B">
        <w:t>forwarding</w:t>
      </w:r>
      <w:r w:rsidR="00490B56">
        <w:t xml:space="preserve"> of data packets to the IAB node</w:t>
      </w:r>
      <w:r w:rsidR="00C071D7">
        <w:t xml:space="preserve"> [1]</w:t>
      </w:r>
      <w:r w:rsidR="00490B56">
        <w:t xml:space="preserve">. </w:t>
      </w:r>
    </w:p>
    <w:p w14:paraId="58E227ED" w14:textId="6B7FB769" w:rsidR="00490B56" w:rsidRDefault="00276162" w:rsidP="00633FE7">
      <w:r>
        <w:t>At this point</w:t>
      </w:r>
      <w:r w:rsidR="00BF0D78">
        <w:t>,</w:t>
      </w:r>
      <w:r>
        <w:t xml:space="preserve"> the IAB node need</w:t>
      </w:r>
      <w:r w:rsidR="00BF0D78">
        <w:t>s</w:t>
      </w:r>
      <w:r>
        <w:t xml:space="preserve"> to obtain an IP address which is reachable from the operator</w:t>
      </w:r>
      <w:r w:rsidR="00BF0D78">
        <w:t>’s</w:t>
      </w:r>
      <w:r>
        <w:t xml:space="preserve"> internal network. Today</w:t>
      </w:r>
      <w:r w:rsidR="00CE3B48">
        <w:t>,</w:t>
      </w:r>
      <w:r>
        <w:t xml:space="preserve"> many </w:t>
      </w:r>
      <w:r w:rsidR="00C72001">
        <w:t>networks</w:t>
      </w:r>
      <w:r>
        <w:t xml:space="preserve"> use DHCP as a method to autoconfigure the IP address</w:t>
      </w:r>
      <w:r w:rsidR="00CE3B48">
        <w:t>es</w:t>
      </w:r>
      <w:r w:rsidR="008C56BF">
        <w:t xml:space="preserve"> as well as other </w:t>
      </w:r>
      <w:r w:rsidR="008C56BF">
        <w:lastRenderedPageBreak/>
        <w:t xml:space="preserve">related </w:t>
      </w:r>
      <w:r w:rsidR="00045D2B">
        <w:t xml:space="preserve">network </w:t>
      </w:r>
      <w:r w:rsidR="008C56BF">
        <w:t xml:space="preserve">parameters (such as </w:t>
      </w:r>
      <w:r w:rsidR="00FD5B18">
        <w:t>d</w:t>
      </w:r>
      <w:r w:rsidR="00115DC5">
        <w:t>omain, gateway</w:t>
      </w:r>
      <w:r w:rsidR="00094EA2">
        <w:t xml:space="preserve"> etc.</w:t>
      </w:r>
      <w:r w:rsidR="00115DC5">
        <w:t>)</w:t>
      </w:r>
      <w:r>
        <w:t>. In our view</w:t>
      </w:r>
      <w:r w:rsidR="00CE3B48">
        <w:t>,</w:t>
      </w:r>
      <w:r>
        <w:t xml:space="preserve"> this should also be supported over IAB network. </w:t>
      </w:r>
    </w:p>
    <w:p w14:paraId="29D491F7" w14:textId="59CBB4E0" w:rsidR="00276162" w:rsidRDefault="00C72001" w:rsidP="00633FE7">
      <w:r>
        <w:t>In practice</w:t>
      </w:r>
      <w:r w:rsidR="00CE3B48">
        <w:t>,</w:t>
      </w:r>
      <w:r>
        <w:t xml:space="preserve"> this means that IAB node can send a DHCP discovery message over any of the backhaul bearers it has been assigned. </w:t>
      </w:r>
      <w:r w:rsidR="007C56DD">
        <w:t>When the Donor</w:t>
      </w:r>
      <w:r w:rsidR="004B1CFF">
        <w:t>-</w:t>
      </w:r>
      <w:r w:rsidR="007C56DD">
        <w:t xml:space="preserve">DU receives this </w:t>
      </w:r>
      <w:r w:rsidR="0098530D">
        <w:t>message,</w:t>
      </w:r>
      <w:r w:rsidR="007C56DD">
        <w:t xml:space="preserve"> it can either assign an IP address directly to the IAB node </w:t>
      </w:r>
      <w:r w:rsidR="00115DC5">
        <w:t xml:space="preserve">(i.e. act as a DHCP server) </w:t>
      </w:r>
      <w:r w:rsidR="007C56DD">
        <w:t>or use a DHCP relay function to relay the message to</w:t>
      </w:r>
      <w:r w:rsidR="00A0343E">
        <w:t xml:space="preserve"> an external DHCP server. DHCP </w:t>
      </w:r>
      <w:r w:rsidR="000B1AD6">
        <w:t xml:space="preserve">protocol </w:t>
      </w:r>
      <w:r w:rsidR="00A0343E">
        <w:t xml:space="preserve">uses UDP/IP as lower layer </w:t>
      </w:r>
      <w:r w:rsidR="00CA5D0E">
        <w:t>(initially it uses broadcast/mu</w:t>
      </w:r>
      <w:r w:rsidR="00DC5592">
        <w:t xml:space="preserve">lticast addresses) </w:t>
      </w:r>
      <w:r w:rsidR="004D3AA4">
        <w:t>and can</w:t>
      </w:r>
      <w:r w:rsidR="00A0343E">
        <w:t xml:space="preserve"> </w:t>
      </w:r>
      <w:r w:rsidR="004D3AA4">
        <w:t>easily</w:t>
      </w:r>
      <w:r w:rsidR="00A0343E">
        <w:t xml:space="preserve"> be delivered over the backhaul bearers. </w:t>
      </w:r>
      <w:r w:rsidR="004D3AA4">
        <w:t xml:space="preserve">DHCP is </w:t>
      </w:r>
      <w:r w:rsidR="00ED6523">
        <w:t xml:space="preserve">also </w:t>
      </w:r>
      <w:r w:rsidR="004D3AA4">
        <w:t>support</w:t>
      </w:r>
      <w:r w:rsidR="00ED6523">
        <w:t>ed for</w:t>
      </w:r>
      <w:r w:rsidR="004D3AA4">
        <w:t xml:space="preserve"> both for IPv4 and IPv6 networks.</w:t>
      </w:r>
    </w:p>
    <w:p w14:paraId="1A2E3103" w14:textId="106E99BB" w:rsidR="00DA089B" w:rsidRDefault="004D3AA4" w:rsidP="00633FE7">
      <w:r>
        <w:t>Once the IAB node has obtained one or more IP address</w:t>
      </w:r>
      <w:r w:rsidR="000B1AD6">
        <w:t>es,</w:t>
      </w:r>
      <w:r>
        <w:t xml:space="preserve"> it can communicate with its OAM server, set</w:t>
      </w:r>
      <w:r w:rsidR="000B1AD6">
        <w:t xml:space="preserve"> </w:t>
      </w:r>
      <w:r>
        <w:t>up NDS/IP</w:t>
      </w:r>
      <w:r w:rsidR="00ED6523">
        <w:t>, F1</w:t>
      </w:r>
      <w:r>
        <w:t xml:space="preserve"> etc. </w:t>
      </w:r>
    </w:p>
    <w:p w14:paraId="1E9F1E11" w14:textId="77777777" w:rsidR="00DA089B" w:rsidRDefault="00DA089B" w:rsidP="00633FE7"/>
    <w:p w14:paraId="2C659F6B" w14:textId="236AA6A4" w:rsidR="00BA0E71" w:rsidRDefault="00D838F1" w:rsidP="00BA0E71">
      <w:pPr>
        <w:pStyle w:val="Observation"/>
      </w:pPr>
      <w:bookmarkStart w:id="1" w:name="_Toc435719"/>
      <w:r>
        <w:t xml:space="preserve">DHCP is a </w:t>
      </w:r>
      <w:r w:rsidR="00B55F84">
        <w:t>feasible</w:t>
      </w:r>
      <w:r>
        <w:t xml:space="preserve"> option for IP address assignment to IAB nodes </w:t>
      </w:r>
      <w:r w:rsidR="00BA0E71">
        <w:t>for both IPv4 and IPv6 networks.</w:t>
      </w:r>
      <w:bookmarkEnd w:id="1"/>
    </w:p>
    <w:p w14:paraId="42E44FD9" w14:textId="4B8BAB4B" w:rsidR="00BA0E71" w:rsidRDefault="00BA0E71" w:rsidP="00BA0E71">
      <w:pPr>
        <w:pStyle w:val="Observation"/>
      </w:pPr>
      <w:bookmarkStart w:id="2" w:name="_Toc435720"/>
      <w:r>
        <w:t>The DHCP messages can be transmitted on the backhaul bearers (RLC channels) as any other UDP/IP messages.</w:t>
      </w:r>
      <w:bookmarkEnd w:id="2"/>
      <w:r>
        <w:t xml:space="preserve"> </w:t>
      </w:r>
    </w:p>
    <w:p w14:paraId="483748BE" w14:textId="2C209B0E" w:rsidR="009043C9" w:rsidRDefault="009043C9" w:rsidP="00BA0E71">
      <w:pPr>
        <w:pStyle w:val="Observation"/>
      </w:pPr>
      <w:bookmarkStart w:id="3" w:name="_Toc435721"/>
      <w:r>
        <w:t>The Donor DU could either provide DHCP server function or DHCP relay function.</w:t>
      </w:r>
      <w:bookmarkEnd w:id="3"/>
      <w:r>
        <w:t xml:space="preserve"> </w:t>
      </w:r>
    </w:p>
    <w:p w14:paraId="55594BB3" w14:textId="353564CE" w:rsidR="001A51B1" w:rsidRDefault="00717ABF" w:rsidP="00F95190">
      <w:pPr>
        <w:pStyle w:val="Proposal"/>
        <w:tabs>
          <w:tab w:val="clear" w:pos="1304"/>
          <w:tab w:val="num" w:pos="1560"/>
        </w:tabs>
      </w:pPr>
      <w:bookmarkStart w:id="4" w:name="_Toc435722"/>
      <w:r>
        <w:t xml:space="preserve">       </w:t>
      </w:r>
      <w:r w:rsidR="009043C9">
        <w:t xml:space="preserve">DHCP should be supported </w:t>
      </w:r>
      <w:r w:rsidR="00D3244B">
        <w:t>in IAB nodes and Donor DU to</w:t>
      </w:r>
      <w:r w:rsidR="009043C9">
        <w:t xml:space="preserve"> </w:t>
      </w:r>
      <w:r w:rsidR="005C242C">
        <w:t xml:space="preserve">enable </w:t>
      </w:r>
      <w:r w:rsidR="009043C9">
        <w:t>assign</w:t>
      </w:r>
      <w:r w:rsidR="005C242C">
        <w:t>ment of</w:t>
      </w:r>
      <w:r w:rsidR="009043C9">
        <w:t xml:space="preserve"> IP</w:t>
      </w:r>
      <w:r w:rsidR="00DE067C">
        <w:t xml:space="preserve"> </w:t>
      </w:r>
      <w:r w:rsidR="009043C9">
        <w:t>addresses to IAB nodes.</w:t>
      </w:r>
      <w:bookmarkEnd w:id="4"/>
    </w:p>
    <w:p w14:paraId="47BB0CDE" w14:textId="77777777" w:rsidR="00B256CD" w:rsidRDefault="00B256CD" w:rsidP="00B256CD">
      <w:pPr>
        <w:pStyle w:val="Proposal"/>
        <w:numPr>
          <w:ilvl w:val="0"/>
          <w:numId w:val="0"/>
        </w:numPr>
        <w:rPr>
          <w:b w:val="0"/>
          <w:bCs w:val="0"/>
        </w:rPr>
      </w:pPr>
      <w:bookmarkStart w:id="5" w:name="_GoBack"/>
      <w:bookmarkEnd w:id="5"/>
    </w:p>
    <w:p w14:paraId="293D5A1D" w14:textId="21796028" w:rsidR="004000E8" w:rsidRDefault="007206FB" w:rsidP="00CE0424">
      <w:pPr>
        <w:pStyle w:val="Heading1"/>
      </w:pPr>
      <w:r>
        <w:t>Conclusions</w:t>
      </w:r>
    </w:p>
    <w:p w14:paraId="55E7CFE4" w14:textId="05888C1D" w:rsidR="005738C8" w:rsidRDefault="005738C8" w:rsidP="007206FB">
      <w:bookmarkStart w:id="6" w:name="_Toc528842915"/>
      <w:r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</w:t>
      </w:r>
      <w:r w:rsidRPr="00CE0424">
        <w:t>:</w:t>
      </w:r>
      <w:bookmarkEnd w:id="6"/>
    </w:p>
    <w:p w14:paraId="5AEE06EB" w14:textId="77777777" w:rsidR="005C242C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5C242C">
        <w:t>Observation 1</w:t>
      </w:r>
      <w:r w:rsidR="005C242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5C242C">
        <w:t>DHCP is a feasible option for IP address assignment to IAB nodes for both IPv4 and IPv6 networks.</w:t>
      </w:r>
    </w:p>
    <w:p w14:paraId="788C4919" w14:textId="77777777" w:rsidR="005C242C" w:rsidRDefault="005C24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DHCP messages can be transmitted on the backhaul bearers (RLC channels) as any other UDP/IP messages.</w:t>
      </w:r>
    </w:p>
    <w:p w14:paraId="38DD3B38" w14:textId="77777777" w:rsidR="005C242C" w:rsidRDefault="005C24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Donor DU could either provide DHCP server function or DHCP relay function.</w:t>
      </w:r>
    </w:p>
    <w:p w14:paraId="214B7248" w14:textId="3B7A391E" w:rsidR="005738C8" w:rsidRDefault="005738C8" w:rsidP="005738C8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66C01DB" w14:textId="77777777" w:rsidR="005738C8" w:rsidRPr="007206FB" w:rsidRDefault="005738C8" w:rsidP="005738C8">
      <w:pPr>
        <w:pStyle w:val="TOC1"/>
        <w:rPr>
          <w:b w:val="0"/>
        </w:rPr>
      </w:pPr>
      <w:r w:rsidRPr="007206FB">
        <w:rPr>
          <w:b w:val="0"/>
        </w:rPr>
        <w:t>Based on the discussion in earlier sections we propose the following:</w:t>
      </w:r>
    </w:p>
    <w:p w14:paraId="58901642" w14:textId="77777777" w:rsidR="005738C8" w:rsidRDefault="005738C8" w:rsidP="005738C8">
      <w:pPr>
        <w:pStyle w:val="TOC1"/>
      </w:pPr>
    </w:p>
    <w:p w14:paraId="179BC9A6" w14:textId="77777777" w:rsidR="005C242C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5C242C">
        <w:t>Proposal 1</w:t>
      </w:r>
      <w:r w:rsidR="005C242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5C242C">
        <w:t>DHCP should be supported in IAB nodes and Donor DU to enable assignment of IP addresses to IAB nodes.</w:t>
      </w:r>
    </w:p>
    <w:p w14:paraId="00DD87CF" w14:textId="6C0B41A4" w:rsidR="005738C8" w:rsidRDefault="005738C8" w:rsidP="00AA0471">
      <w:r>
        <w:fldChar w:fldCharType="end"/>
      </w:r>
    </w:p>
    <w:p w14:paraId="06E21CA1" w14:textId="1ED3553B" w:rsidR="00E54390" w:rsidRDefault="00E54390" w:rsidP="009910FE">
      <w:pPr>
        <w:pStyle w:val="Heading1"/>
      </w:pPr>
      <w:r>
        <w:t>References</w:t>
      </w:r>
    </w:p>
    <w:p w14:paraId="2C7985B0" w14:textId="4EB4AC1E" w:rsidR="00E54390" w:rsidRPr="00B867E3" w:rsidRDefault="00E54390" w:rsidP="00E54390">
      <w:r w:rsidRPr="00B867E3">
        <w:t xml:space="preserve">[1] </w:t>
      </w:r>
      <w:r w:rsidR="00E7446C" w:rsidRPr="00B867E3">
        <w:t>R</w:t>
      </w:r>
      <w:r w:rsidR="00001AEF" w:rsidRPr="00B867E3">
        <w:t>2</w:t>
      </w:r>
      <w:r w:rsidR="00E7446C" w:rsidRPr="00B867E3">
        <w:t>-</w:t>
      </w:r>
      <w:r w:rsidR="001F63E6" w:rsidRPr="00B867E3">
        <w:t>1901327</w:t>
      </w:r>
      <w:r w:rsidR="00A92B24" w:rsidRPr="00B867E3">
        <w:t>;</w:t>
      </w:r>
      <w:r w:rsidR="00E7446C" w:rsidRPr="00B867E3">
        <w:t xml:space="preserve"> </w:t>
      </w:r>
      <w:r w:rsidR="003A6960" w:rsidRPr="00B867E3">
        <w:t>IAB Node Integration Procedure</w:t>
      </w:r>
      <w:r w:rsidR="00E7446C" w:rsidRPr="00B867E3">
        <w:t>, Ericsson, RAN</w:t>
      </w:r>
      <w:r w:rsidR="00001AEF" w:rsidRPr="00B867E3">
        <w:t>2</w:t>
      </w:r>
      <w:r w:rsidR="00E7446C" w:rsidRPr="00B867E3">
        <w:t>#10</w:t>
      </w:r>
      <w:r w:rsidR="00001AEF" w:rsidRPr="00B867E3">
        <w:t>5.</w:t>
      </w:r>
    </w:p>
    <w:p w14:paraId="6C0B2FB9" w14:textId="2BA3762C" w:rsidR="006A60A2" w:rsidRPr="00B867E3" w:rsidRDefault="006A60A2" w:rsidP="006A60A2">
      <w:r w:rsidRPr="00B867E3">
        <w:t>[2] R</w:t>
      </w:r>
      <w:r w:rsidR="00001AEF" w:rsidRPr="00B867E3">
        <w:t>2</w:t>
      </w:r>
      <w:r w:rsidRPr="00B867E3">
        <w:t>-</w:t>
      </w:r>
      <w:r w:rsidR="00A92B24" w:rsidRPr="00B867E3">
        <w:rPr>
          <w:rFonts w:cs="Arial"/>
          <w:color w:val="312E25"/>
          <w:sz w:val="18"/>
          <w:szCs w:val="18"/>
          <w:lang w:eastAsia="sv-SE"/>
        </w:rPr>
        <w:t>1901385</w:t>
      </w:r>
      <w:r w:rsidR="00A92B24" w:rsidRPr="00B867E3">
        <w:t>;</w:t>
      </w:r>
      <w:r w:rsidRPr="00B867E3">
        <w:t xml:space="preserve"> IAB Node </w:t>
      </w:r>
      <w:r w:rsidR="004C494C" w:rsidRPr="00B867E3">
        <w:t>Authentication and Authorization</w:t>
      </w:r>
      <w:r w:rsidRPr="00B867E3">
        <w:t>, Ericsson, RAN</w:t>
      </w:r>
      <w:r w:rsidR="00001AEF" w:rsidRPr="00B867E3">
        <w:t>2</w:t>
      </w:r>
      <w:r w:rsidRPr="00B867E3">
        <w:t>#10</w:t>
      </w:r>
      <w:r w:rsidR="00001AEF" w:rsidRPr="00B867E3">
        <w:t>5.</w:t>
      </w:r>
    </w:p>
    <w:p w14:paraId="1CBC0F5D" w14:textId="39ED1F98" w:rsidR="006A60A2" w:rsidRPr="00E54390" w:rsidRDefault="006A60A2" w:rsidP="00E54390"/>
    <w:sectPr w:rsidR="006A60A2" w:rsidRPr="00E54390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DE8CD" w14:textId="77777777" w:rsidR="00D91A61" w:rsidRDefault="00D91A61">
      <w:r>
        <w:separator/>
      </w:r>
    </w:p>
  </w:endnote>
  <w:endnote w:type="continuationSeparator" w:id="0">
    <w:p w14:paraId="25C8AEE4" w14:textId="77777777" w:rsidR="00D91A61" w:rsidRDefault="00D91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820B1" w14:textId="77777777" w:rsidR="00D91A61" w:rsidRDefault="00D91A61">
      <w:r>
        <w:separator/>
      </w:r>
    </w:p>
  </w:footnote>
  <w:footnote w:type="continuationSeparator" w:id="0">
    <w:p w14:paraId="75C058F2" w14:textId="77777777" w:rsidR="00D91A61" w:rsidRDefault="00D91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1AE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20E1D"/>
    <w:rsid w:val="00022D66"/>
    <w:rsid w:val="00023A9D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4EF"/>
    <w:rsid w:val="00045D2B"/>
    <w:rsid w:val="0004775E"/>
    <w:rsid w:val="00052A07"/>
    <w:rsid w:val="000534E3"/>
    <w:rsid w:val="0005606A"/>
    <w:rsid w:val="00057117"/>
    <w:rsid w:val="000576DA"/>
    <w:rsid w:val="00057D85"/>
    <w:rsid w:val="000616E7"/>
    <w:rsid w:val="00063EC1"/>
    <w:rsid w:val="0006487E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4EA2"/>
    <w:rsid w:val="0009510F"/>
    <w:rsid w:val="000968E9"/>
    <w:rsid w:val="000A1B7B"/>
    <w:rsid w:val="000A56F2"/>
    <w:rsid w:val="000A6801"/>
    <w:rsid w:val="000B1AD6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9C1"/>
    <w:rsid w:val="00173A8E"/>
    <w:rsid w:val="00177795"/>
    <w:rsid w:val="0018143F"/>
    <w:rsid w:val="0018198C"/>
    <w:rsid w:val="0019011B"/>
    <w:rsid w:val="00190AC1"/>
    <w:rsid w:val="0019341A"/>
    <w:rsid w:val="00197DF9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3D2A"/>
    <w:rsid w:val="001C5B12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3916"/>
    <w:rsid w:val="001F54C5"/>
    <w:rsid w:val="001F63E6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1FBA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C83"/>
    <w:rsid w:val="0027144F"/>
    <w:rsid w:val="00271F3A"/>
    <w:rsid w:val="00272964"/>
    <w:rsid w:val="00273278"/>
    <w:rsid w:val="002737F4"/>
    <w:rsid w:val="00276162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24D6"/>
    <w:rsid w:val="002B2B7E"/>
    <w:rsid w:val="002C0564"/>
    <w:rsid w:val="002C161A"/>
    <w:rsid w:val="002C3E75"/>
    <w:rsid w:val="002C41E6"/>
    <w:rsid w:val="002C6A87"/>
    <w:rsid w:val="002D071A"/>
    <w:rsid w:val="002D34B2"/>
    <w:rsid w:val="002D4D41"/>
    <w:rsid w:val="002D7637"/>
    <w:rsid w:val="002E17F2"/>
    <w:rsid w:val="002E7CAE"/>
    <w:rsid w:val="002F2771"/>
    <w:rsid w:val="002F28E2"/>
    <w:rsid w:val="002F37A9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4D23"/>
    <w:rsid w:val="00325E4E"/>
    <w:rsid w:val="00327E3D"/>
    <w:rsid w:val="003315DA"/>
    <w:rsid w:val="00331751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64EE"/>
    <w:rsid w:val="00370E47"/>
    <w:rsid w:val="003742AC"/>
    <w:rsid w:val="00375463"/>
    <w:rsid w:val="00377CE1"/>
    <w:rsid w:val="00382707"/>
    <w:rsid w:val="00385BF0"/>
    <w:rsid w:val="00385EFC"/>
    <w:rsid w:val="003939FF"/>
    <w:rsid w:val="003A2223"/>
    <w:rsid w:val="003A2A0F"/>
    <w:rsid w:val="003A2A52"/>
    <w:rsid w:val="003A45A1"/>
    <w:rsid w:val="003A5B0A"/>
    <w:rsid w:val="003A6960"/>
    <w:rsid w:val="003A6BAC"/>
    <w:rsid w:val="003A7EF3"/>
    <w:rsid w:val="003B159C"/>
    <w:rsid w:val="003B369F"/>
    <w:rsid w:val="003B36A3"/>
    <w:rsid w:val="003B45F2"/>
    <w:rsid w:val="003B460B"/>
    <w:rsid w:val="003B7FE5"/>
    <w:rsid w:val="003C11C8"/>
    <w:rsid w:val="003C2702"/>
    <w:rsid w:val="003C4CC3"/>
    <w:rsid w:val="003C50D4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4000E8"/>
    <w:rsid w:val="00400AF6"/>
    <w:rsid w:val="00402E2B"/>
    <w:rsid w:val="0040512B"/>
    <w:rsid w:val="00405CA5"/>
    <w:rsid w:val="00407CD3"/>
    <w:rsid w:val="00410134"/>
    <w:rsid w:val="00410B72"/>
    <w:rsid w:val="00410F18"/>
    <w:rsid w:val="0041263E"/>
    <w:rsid w:val="00413465"/>
    <w:rsid w:val="00413AAC"/>
    <w:rsid w:val="004157EF"/>
    <w:rsid w:val="00415AA3"/>
    <w:rsid w:val="00416053"/>
    <w:rsid w:val="0041614E"/>
    <w:rsid w:val="00420368"/>
    <w:rsid w:val="00421105"/>
    <w:rsid w:val="004242F4"/>
    <w:rsid w:val="00427248"/>
    <w:rsid w:val="00432F95"/>
    <w:rsid w:val="00437447"/>
    <w:rsid w:val="00441476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4C8F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C5"/>
    <w:rsid w:val="00493C06"/>
    <w:rsid w:val="00495794"/>
    <w:rsid w:val="00495FFF"/>
    <w:rsid w:val="004964F1"/>
    <w:rsid w:val="004A16BC"/>
    <w:rsid w:val="004A2B94"/>
    <w:rsid w:val="004A43F2"/>
    <w:rsid w:val="004B1CFF"/>
    <w:rsid w:val="004B7C0C"/>
    <w:rsid w:val="004C2DB9"/>
    <w:rsid w:val="004C3898"/>
    <w:rsid w:val="004C494C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3F4"/>
    <w:rsid w:val="005035DD"/>
    <w:rsid w:val="00506557"/>
    <w:rsid w:val="0050677A"/>
    <w:rsid w:val="005108D8"/>
    <w:rsid w:val="005116F9"/>
    <w:rsid w:val="005131B8"/>
    <w:rsid w:val="005153A7"/>
    <w:rsid w:val="0051783A"/>
    <w:rsid w:val="005211C3"/>
    <w:rsid w:val="005219CF"/>
    <w:rsid w:val="0052690B"/>
    <w:rsid w:val="00533B29"/>
    <w:rsid w:val="00533F9A"/>
    <w:rsid w:val="00534B59"/>
    <w:rsid w:val="00536759"/>
    <w:rsid w:val="00537C62"/>
    <w:rsid w:val="00546970"/>
    <w:rsid w:val="00547532"/>
    <w:rsid w:val="00554E19"/>
    <w:rsid w:val="0056121F"/>
    <w:rsid w:val="00562FEC"/>
    <w:rsid w:val="005644EC"/>
    <w:rsid w:val="0056463D"/>
    <w:rsid w:val="00572505"/>
    <w:rsid w:val="00572745"/>
    <w:rsid w:val="00572D51"/>
    <w:rsid w:val="005738C8"/>
    <w:rsid w:val="0057399C"/>
    <w:rsid w:val="00573A5E"/>
    <w:rsid w:val="00577B0C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35D7"/>
    <w:rsid w:val="005B392A"/>
    <w:rsid w:val="005B3AA3"/>
    <w:rsid w:val="005B4919"/>
    <w:rsid w:val="005B591A"/>
    <w:rsid w:val="005B6F83"/>
    <w:rsid w:val="005C242C"/>
    <w:rsid w:val="005C4806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5F7FCB"/>
    <w:rsid w:val="0060283C"/>
    <w:rsid w:val="00604B18"/>
    <w:rsid w:val="00604EFE"/>
    <w:rsid w:val="00604F14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660"/>
    <w:rsid w:val="00633FE7"/>
    <w:rsid w:val="00636398"/>
    <w:rsid w:val="006368D3"/>
    <w:rsid w:val="006377EC"/>
    <w:rsid w:val="0064151F"/>
    <w:rsid w:val="00641533"/>
    <w:rsid w:val="00641718"/>
    <w:rsid w:val="00641C06"/>
    <w:rsid w:val="0064208D"/>
    <w:rsid w:val="00643475"/>
    <w:rsid w:val="0064396A"/>
    <w:rsid w:val="0064624E"/>
    <w:rsid w:val="006462EB"/>
    <w:rsid w:val="00650AB9"/>
    <w:rsid w:val="0065569D"/>
    <w:rsid w:val="00655733"/>
    <w:rsid w:val="00655ACD"/>
    <w:rsid w:val="00656A92"/>
    <w:rsid w:val="00656DDE"/>
    <w:rsid w:val="0066011D"/>
    <w:rsid w:val="006607C0"/>
    <w:rsid w:val="006613A6"/>
    <w:rsid w:val="00662730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2258"/>
    <w:rsid w:val="00695FC2"/>
    <w:rsid w:val="00696949"/>
    <w:rsid w:val="00697052"/>
    <w:rsid w:val="006977FE"/>
    <w:rsid w:val="006A0C66"/>
    <w:rsid w:val="006A46FB"/>
    <w:rsid w:val="006A5E28"/>
    <w:rsid w:val="006A60A2"/>
    <w:rsid w:val="006A697B"/>
    <w:rsid w:val="006A7AFF"/>
    <w:rsid w:val="006B1816"/>
    <w:rsid w:val="006B2099"/>
    <w:rsid w:val="006B50CF"/>
    <w:rsid w:val="006C0225"/>
    <w:rsid w:val="006C03B8"/>
    <w:rsid w:val="006C2B98"/>
    <w:rsid w:val="006C2E92"/>
    <w:rsid w:val="006C5EC9"/>
    <w:rsid w:val="006C6059"/>
    <w:rsid w:val="006C7522"/>
    <w:rsid w:val="006D1325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D4"/>
    <w:rsid w:val="0070346E"/>
    <w:rsid w:val="00704A92"/>
    <w:rsid w:val="00704EDB"/>
    <w:rsid w:val="00706101"/>
    <w:rsid w:val="00707072"/>
    <w:rsid w:val="00707D61"/>
    <w:rsid w:val="0071011F"/>
    <w:rsid w:val="007108D8"/>
    <w:rsid w:val="00712287"/>
    <w:rsid w:val="00712772"/>
    <w:rsid w:val="007148D3"/>
    <w:rsid w:val="00715115"/>
    <w:rsid w:val="00715B9A"/>
    <w:rsid w:val="00717ABF"/>
    <w:rsid w:val="007206FB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2625"/>
    <w:rsid w:val="0078304C"/>
    <w:rsid w:val="00783673"/>
    <w:rsid w:val="00785490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56DD"/>
    <w:rsid w:val="007C60BF"/>
    <w:rsid w:val="007C6A07"/>
    <w:rsid w:val="007C75A1"/>
    <w:rsid w:val="007C77A5"/>
    <w:rsid w:val="007D04E5"/>
    <w:rsid w:val="007D5901"/>
    <w:rsid w:val="007D7526"/>
    <w:rsid w:val="007E1BA9"/>
    <w:rsid w:val="007E37A6"/>
    <w:rsid w:val="007E4610"/>
    <w:rsid w:val="007E4715"/>
    <w:rsid w:val="007E505B"/>
    <w:rsid w:val="007E7091"/>
    <w:rsid w:val="007F655E"/>
    <w:rsid w:val="007F6B2B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7196"/>
    <w:rsid w:val="0081740F"/>
    <w:rsid w:val="008235DB"/>
    <w:rsid w:val="00824AB4"/>
    <w:rsid w:val="008255A6"/>
    <w:rsid w:val="00825C42"/>
    <w:rsid w:val="00825D25"/>
    <w:rsid w:val="00827D6F"/>
    <w:rsid w:val="008317D6"/>
    <w:rsid w:val="00831E2D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51CA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6A79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2622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31ADC"/>
    <w:rsid w:val="00931BD9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DE7"/>
    <w:rsid w:val="00951FCD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689D"/>
    <w:rsid w:val="00990630"/>
    <w:rsid w:val="00991761"/>
    <w:rsid w:val="00994DCA"/>
    <w:rsid w:val="009960EC"/>
    <w:rsid w:val="009970DD"/>
    <w:rsid w:val="009A0FBA"/>
    <w:rsid w:val="009A1601"/>
    <w:rsid w:val="009A462D"/>
    <w:rsid w:val="009A4C8B"/>
    <w:rsid w:val="009A5CBA"/>
    <w:rsid w:val="009B1F30"/>
    <w:rsid w:val="009B3AC2"/>
    <w:rsid w:val="009B4DF4"/>
    <w:rsid w:val="009B564E"/>
    <w:rsid w:val="009B7E87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344F"/>
    <w:rsid w:val="009F44AD"/>
    <w:rsid w:val="00A00BCB"/>
    <w:rsid w:val="00A03166"/>
    <w:rsid w:val="00A0343E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2B24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11384"/>
    <w:rsid w:val="00B14884"/>
    <w:rsid w:val="00B157F9"/>
    <w:rsid w:val="00B20256"/>
    <w:rsid w:val="00B20D09"/>
    <w:rsid w:val="00B256CD"/>
    <w:rsid w:val="00B2763F"/>
    <w:rsid w:val="00B27AAC"/>
    <w:rsid w:val="00B30929"/>
    <w:rsid w:val="00B372AA"/>
    <w:rsid w:val="00B40352"/>
    <w:rsid w:val="00B40445"/>
    <w:rsid w:val="00B41888"/>
    <w:rsid w:val="00B454C7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666CE"/>
    <w:rsid w:val="00B739F6"/>
    <w:rsid w:val="00B81A6C"/>
    <w:rsid w:val="00B82918"/>
    <w:rsid w:val="00B833B8"/>
    <w:rsid w:val="00B85DE5"/>
    <w:rsid w:val="00B867E3"/>
    <w:rsid w:val="00B90F73"/>
    <w:rsid w:val="00B93B59"/>
    <w:rsid w:val="00B9406A"/>
    <w:rsid w:val="00B94886"/>
    <w:rsid w:val="00BA0B68"/>
    <w:rsid w:val="00BA0E71"/>
    <w:rsid w:val="00BA2280"/>
    <w:rsid w:val="00BA2A08"/>
    <w:rsid w:val="00BA4BBA"/>
    <w:rsid w:val="00BA56D2"/>
    <w:rsid w:val="00BA76E0"/>
    <w:rsid w:val="00BB1C94"/>
    <w:rsid w:val="00BB2A25"/>
    <w:rsid w:val="00BB51E9"/>
    <w:rsid w:val="00BC0FDC"/>
    <w:rsid w:val="00BC3053"/>
    <w:rsid w:val="00BC418F"/>
    <w:rsid w:val="00BC4B3E"/>
    <w:rsid w:val="00BC4D2E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F0797"/>
    <w:rsid w:val="00BF0A7E"/>
    <w:rsid w:val="00BF0D78"/>
    <w:rsid w:val="00BF3279"/>
    <w:rsid w:val="00BF50CF"/>
    <w:rsid w:val="00BF74C7"/>
    <w:rsid w:val="00BF7939"/>
    <w:rsid w:val="00C015F1"/>
    <w:rsid w:val="00C01F33"/>
    <w:rsid w:val="00C02CC6"/>
    <w:rsid w:val="00C0343D"/>
    <w:rsid w:val="00C040F7"/>
    <w:rsid w:val="00C041B0"/>
    <w:rsid w:val="00C044AB"/>
    <w:rsid w:val="00C05706"/>
    <w:rsid w:val="00C071D7"/>
    <w:rsid w:val="00C07377"/>
    <w:rsid w:val="00C10478"/>
    <w:rsid w:val="00C112D0"/>
    <w:rsid w:val="00C12107"/>
    <w:rsid w:val="00C13009"/>
    <w:rsid w:val="00C147D7"/>
    <w:rsid w:val="00C14D4B"/>
    <w:rsid w:val="00C154BB"/>
    <w:rsid w:val="00C15D6F"/>
    <w:rsid w:val="00C24345"/>
    <w:rsid w:val="00C26F53"/>
    <w:rsid w:val="00C279B5"/>
    <w:rsid w:val="00C27C45"/>
    <w:rsid w:val="00C30F64"/>
    <w:rsid w:val="00C31AB6"/>
    <w:rsid w:val="00C355B2"/>
    <w:rsid w:val="00C358B2"/>
    <w:rsid w:val="00C3719D"/>
    <w:rsid w:val="00C44CDC"/>
    <w:rsid w:val="00C54995"/>
    <w:rsid w:val="00C54D41"/>
    <w:rsid w:val="00C60783"/>
    <w:rsid w:val="00C60C1E"/>
    <w:rsid w:val="00C62E59"/>
    <w:rsid w:val="00C63B99"/>
    <w:rsid w:val="00C63F9B"/>
    <w:rsid w:val="00C64672"/>
    <w:rsid w:val="00C70697"/>
    <w:rsid w:val="00C72001"/>
    <w:rsid w:val="00C72EF4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ED8"/>
    <w:rsid w:val="00CA3029"/>
    <w:rsid w:val="00CA5D0E"/>
    <w:rsid w:val="00CA70D0"/>
    <w:rsid w:val="00CB1F63"/>
    <w:rsid w:val="00CB7170"/>
    <w:rsid w:val="00CC040E"/>
    <w:rsid w:val="00CC106D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7859"/>
    <w:rsid w:val="00CE0424"/>
    <w:rsid w:val="00CE11A1"/>
    <w:rsid w:val="00CE3B48"/>
    <w:rsid w:val="00CE7561"/>
    <w:rsid w:val="00CF1354"/>
    <w:rsid w:val="00CF3B1F"/>
    <w:rsid w:val="00CF3BF6"/>
    <w:rsid w:val="00CF5A60"/>
    <w:rsid w:val="00CF625B"/>
    <w:rsid w:val="00CF687E"/>
    <w:rsid w:val="00D0349B"/>
    <w:rsid w:val="00D04900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CC1"/>
    <w:rsid w:val="00D35F8D"/>
    <w:rsid w:val="00D36E71"/>
    <w:rsid w:val="00D37D87"/>
    <w:rsid w:val="00D40A97"/>
    <w:rsid w:val="00D40B33"/>
    <w:rsid w:val="00D42D99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1A61"/>
    <w:rsid w:val="00D92982"/>
    <w:rsid w:val="00D97D72"/>
    <w:rsid w:val="00DA089B"/>
    <w:rsid w:val="00DA305E"/>
    <w:rsid w:val="00DA5417"/>
    <w:rsid w:val="00DA56E8"/>
    <w:rsid w:val="00DB0A9F"/>
    <w:rsid w:val="00DB3499"/>
    <w:rsid w:val="00DB377D"/>
    <w:rsid w:val="00DC2D36"/>
    <w:rsid w:val="00DC3379"/>
    <w:rsid w:val="00DC53EF"/>
    <w:rsid w:val="00DC5592"/>
    <w:rsid w:val="00DE067C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DF4C1F"/>
    <w:rsid w:val="00E03BDE"/>
    <w:rsid w:val="00E05139"/>
    <w:rsid w:val="00E1076D"/>
    <w:rsid w:val="00E110E7"/>
    <w:rsid w:val="00E115AB"/>
    <w:rsid w:val="00E1183C"/>
    <w:rsid w:val="00E11B20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390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446C"/>
    <w:rsid w:val="00E758EC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D4A"/>
    <w:rsid w:val="00EB7127"/>
    <w:rsid w:val="00EC1CF9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305B"/>
    <w:rsid w:val="00EF4C5F"/>
    <w:rsid w:val="00EF5787"/>
    <w:rsid w:val="00EF60D0"/>
    <w:rsid w:val="00F00C89"/>
    <w:rsid w:val="00F0528D"/>
    <w:rsid w:val="00F06C67"/>
    <w:rsid w:val="00F06DFD"/>
    <w:rsid w:val="00F071D1"/>
    <w:rsid w:val="00F07533"/>
    <w:rsid w:val="00F10629"/>
    <w:rsid w:val="00F1191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7C21"/>
    <w:rsid w:val="00F40F0C"/>
    <w:rsid w:val="00F4766C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45CC"/>
    <w:rsid w:val="00F859D8"/>
    <w:rsid w:val="00F868F5"/>
    <w:rsid w:val="00F90485"/>
    <w:rsid w:val="00F9056A"/>
    <w:rsid w:val="00F90F8D"/>
    <w:rsid w:val="00F92782"/>
    <w:rsid w:val="00F93AA9"/>
    <w:rsid w:val="00F95190"/>
    <w:rsid w:val="00F96985"/>
    <w:rsid w:val="00F97838"/>
    <w:rsid w:val="00FA298E"/>
    <w:rsid w:val="00FA2BB3"/>
    <w:rsid w:val="00FA7A51"/>
    <w:rsid w:val="00FB2264"/>
    <w:rsid w:val="00FB40FC"/>
    <w:rsid w:val="00FB4246"/>
    <w:rsid w:val="00FB4C80"/>
    <w:rsid w:val="00FB5F05"/>
    <w:rsid w:val="00FB6A6A"/>
    <w:rsid w:val="00FB71E5"/>
    <w:rsid w:val="00FC4CCA"/>
    <w:rsid w:val="00FC5B7E"/>
    <w:rsid w:val="00FC657B"/>
    <w:rsid w:val="00FC7429"/>
    <w:rsid w:val="00FD07F6"/>
    <w:rsid w:val="00FD0824"/>
    <w:rsid w:val="00FD1697"/>
    <w:rsid w:val="00FD1EC8"/>
    <w:rsid w:val="00FD32D6"/>
    <w:rsid w:val="00FD47ED"/>
    <w:rsid w:val="00FD5B18"/>
    <w:rsid w:val="00FD74DB"/>
    <w:rsid w:val="00FD7660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5NUHHDQN7SK2-1476151046-40818</_dlc_DocId>
    <_dlc_DocIdUrl xmlns="f166a696-7b5b-4ccd-9f0c-ffde0cceec81">
      <Url>https://ericsson.sharepoint.com/sites/star/_layouts/15/DocIdRedir.aspx?ID=5NUHHDQN7SK2-1476151046-40818</Url>
      <Description>5NUHHDQN7SK2-1476151046-40818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DA83CBC-FD95-4302-8449-E97FE16AC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480</TotalTime>
  <Pages>2</Pages>
  <Words>684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Oumer Teyeb</cp:lastModifiedBy>
  <cp:revision>127</cp:revision>
  <cp:lastPrinted>2008-01-31T16:09:00Z</cp:lastPrinted>
  <dcterms:created xsi:type="dcterms:W3CDTF">2019-02-07T07:46:00Z</dcterms:created>
  <dcterms:modified xsi:type="dcterms:W3CDTF">2019-02-14T18:13:00Z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b1b5b076-805e-4fc1-a30f-7c1c5bd2159f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5120">
    <vt:lpwstr>480</vt:lpwstr>
  </property>
  <property fmtid="{D5CDD505-2E9C-101B-9397-08002B2CF9AE}" pid="22" name="AuthorIds_UIVersion_6144">
    <vt:lpwstr>40</vt:lpwstr>
  </property>
  <property fmtid="{D5CDD505-2E9C-101B-9397-08002B2CF9AE}" pid="23" name="AuthorIds_UIVersion_8192">
    <vt:lpwstr>109</vt:lpwstr>
  </property>
  <property fmtid="{D5CDD505-2E9C-101B-9397-08002B2CF9AE}" pid="24" name="AuthorIds_UIVersion_9728">
    <vt:lpwstr>480</vt:lpwstr>
  </property>
  <property fmtid="{D5CDD505-2E9C-101B-9397-08002B2CF9AE}" pid="25" name="AuthorIds_UIVersion_11264">
    <vt:lpwstr>480</vt:lpwstr>
  </property>
  <property fmtid="{D5CDD505-2E9C-101B-9397-08002B2CF9AE}" pid="26" name="AuthorIds_UIVersion_12288">
    <vt:lpwstr>480</vt:lpwstr>
  </property>
  <property fmtid="{D5CDD505-2E9C-101B-9397-08002B2CF9AE}" pid="27" name="AuthorIds_UIVersion_14336">
    <vt:lpwstr>480</vt:lpwstr>
  </property>
</Properties>
</file>